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9D590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07143/025-1А (07143/025)-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0E4F42">
          <w:t xml:space="preserve">22.09.2016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0E4F42">
          <w:rPr>
            <w:bCs/>
          </w:rPr>
          <w:t xml:space="preserve">17.10.2016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9D590C" w:rsidRPr="009D590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9D590C" w:rsidRPr="009D590C">
          <w:rPr>
            <w:rStyle w:val="aa"/>
          </w:rPr>
          <w:t xml:space="preserve">440052, г. Пенза, ул. Ново-Тамбовская, д.9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9D590C" w:rsidRPr="009D590C">
          <w:rPr>
            <w:rStyle w:val="aa"/>
          </w:rPr>
          <w:t xml:space="preserve"> 6 фтизиатрическое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9D590C" w:rsidRPr="009D590C">
          <w:rPr>
            <w:u w:val="single"/>
          </w:rPr>
          <w:t xml:space="preserve"> 07143/025-1А </w:t>
        </w:r>
        <w:r w:rsidR="009D590C">
          <w:t xml:space="preserve">(07143/025)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9D590C" w:rsidRPr="009D590C">
          <w:rPr>
            <w:rStyle w:val="aa"/>
          </w:rPr>
          <w:t xml:space="preserve"> Врач-фтизиатр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9D590C" w:rsidRPr="009D590C">
          <w:rPr>
            <w:rStyle w:val="aa"/>
          </w:rPr>
          <w:t xml:space="preserve"> 20463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9D590C" w:rsidRPr="009D590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Pr="006E3E71" w:rsidRDefault="006C10CB" w:rsidP="006C10C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± 3 %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1.8 с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0,20мм; ± 0,30 см; ± 0,40 дм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10CB" w:rsidRPr="006C10CB" w:rsidRDefault="009C4083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6C10CB" w:rsidRPr="006C10CB">
        <w:t>- Паспорт динамометра станового ДС-200. 000.00 ПС;</w:t>
      </w:r>
    </w:p>
    <w:p w:rsidR="006C10CB" w:rsidRPr="006C10CB" w:rsidRDefault="006C10CB" w:rsidP="00AD14A4">
      <w:r w:rsidRPr="006C10CB">
        <w:t>- Паспорт секундомера механического СОСпр-2б-2-000;</w:t>
      </w:r>
    </w:p>
    <w:p w:rsidR="006C10CB" w:rsidRPr="006C10CB" w:rsidRDefault="006C10CB" w:rsidP="00AD14A4">
      <w:r w:rsidRPr="006C10CB">
        <w:t>- Паспорт рулетки Р50УЗК;</w:t>
      </w:r>
    </w:p>
    <w:p w:rsidR="006C10CB" w:rsidRPr="006C10CB" w:rsidRDefault="006C10CB" w:rsidP="00AD14A4">
      <w:r w:rsidRPr="006C10CB">
        <w:t>- Руководство по эксплуатации весов электронных подвесных ВНТ;</w:t>
      </w:r>
    </w:p>
    <w:p w:rsidR="00576095" w:rsidRPr="006E3E71" w:rsidRDefault="006C10CB" w:rsidP="00AD14A4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9C4083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9C4083" w:rsidP="005859B9">
      <w:fldSimple w:instr=" DOCVARIABLE operac \* MERGEFORMAT ">
        <w:r w:rsidR="009D590C" w:rsidRPr="009D590C">
          <w:t xml:space="preserve"> Проведение медицинских осмотров и диагностики заболеваний, лечение пациентов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lastRenderedPageBreak/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9501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870D4C"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870D4C"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E41539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870D4C">
              <w:rPr>
                <w:sz w:val="18"/>
                <w:szCs w:val="18"/>
              </w:rPr>
              <w:t>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E41539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E41539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lastRenderedPageBreak/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E41539" w:rsidRPr="00E41539">
          <w:rPr>
            <w:bCs/>
          </w:rPr>
          <w:t>-</w:t>
        </w:r>
        <w:r w:rsidR="00E41539" w:rsidRPr="00E41539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E41539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Митяева Ольга Александровна</w:t>
            </w:r>
          </w:p>
        </w:tc>
      </w:tr>
      <w:tr w:rsidR="00AA46ED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Лукичев Дмитрий Олегович</w:t>
            </w:r>
          </w:p>
        </w:tc>
      </w:tr>
      <w:tr w:rsidR="00AA76D8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0CB" w:rsidRDefault="006C10CB" w:rsidP="0076042D">
      <w:pPr>
        <w:pStyle w:val="a9"/>
      </w:pPr>
      <w:r>
        <w:separator/>
      </w:r>
    </w:p>
  </w:endnote>
  <w:endnote w:type="continuationSeparator" w:id="0">
    <w:p w:rsidR="006C10CB" w:rsidRDefault="006C10C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9D590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07143/025-1А (07143/025)-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9C4083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9C4083" w:rsidRPr="00310C71">
            <w:rPr>
              <w:rStyle w:val="ad"/>
              <w:sz w:val="20"/>
              <w:szCs w:val="20"/>
            </w:rPr>
            <w:fldChar w:fldCharType="separate"/>
          </w:r>
          <w:r w:rsidR="009D590C">
            <w:rPr>
              <w:rStyle w:val="ad"/>
              <w:noProof/>
              <w:sz w:val="20"/>
              <w:szCs w:val="20"/>
            </w:rPr>
            <w:t>1</w:t>
          </w:r>
          <w:r w:rsidR="009C4083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D590C" w:rsidRPr="009D590C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0CB" w:rsidRDefault="006C10CB" w:rsidP="0076042D">
      <w:pPr>
        <w:pStyle w:val="a9"/>
      </w:pPr>
      <w:r>
        <w:separator/>
      </w:r>
    </w:p>
  </w:footnote>
  <w:footnote w:type="continuationSeparator" w:id="0">
    <w:p w:rsidR="006C10CB" w:rsidRDefault="006C10C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0"/>
    <w:docVar w:name="anal_rms" w:val="2;  07143/025, 07143/025-1А (07143/02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6 фтизиатрическое отделение"/>
    <w:docVar w:name="class" w:val=" 1 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F3DB7EC29BE24F8098E6B1986F721834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5-1А (07143/025)- ТЖ "/>
    <w:docVar w:name="num_form" w:val="2"/>
    <w:docVar w:name="oborud" w:val=" ПЭВМ "/>
    <w:docVar w:name="operac" w:val=" Проведение медицинских осмотров и диагностики заболеваний, лечение пациентов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D010342114749A29A4A30BAF3D323F3"/>
    <w:docVar w:name="rm_id" w:val="212"/>
    <w:docVar w:name="rm_name" w:val=" Врач-фтизиатр "/>
    <w:docVar w:name="rm_number" w:val=" 07143/025-1А (07143/025) "/>
    <w:docVar w:name="sex" w:val="w"/>
    <w:docVar w:name="sex_title" w:val="- женский;"/>
    <w:docVar w:name="si_guids" w:val="E7733EEB85AB4BB89F91162F0C2A364A@01250@04.12.2015@04.12.2016~16B6156C859E44F8992122044733BD6D@1712@08.10.2015@08.10.2016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E10E14"/>
    <w:rsid w:val="00025683"/>
    <w:rsid w:val="00046815"/>
    <w:rsid w:val="0005566C"/>
    <w:rsid w:val="000D1F5B"/>
    <w:rsid w:val="000E4F42"/>
    <w:rsid w:val="000E6B88"/>
    <w:rsid w:val="000F756D"/>
    <w:rsid w:val="001018F1"/>
    <w:rsid w:val="00110025"/>
    <w:rsid w:val="001429B1"/>
    <w:rsid w:val="00153158"/>
    <w:rsid w:val="001607C8"/>
    <w:rsid w:val="00172F33"/>
    <w:rsid w:val="001B15A6"/>
    <w:rsid w:val="001E770F"/>
    <w:rsid w:val="001F4D8D"/>
    <w:rsid w:val="00210A14"/>
    <w:rsid w:val="00234932"/>
    <w:rsid w:val="00242661"/>
    <w:rsid w:val="0024276E"/>
    <w:rsid w:val="00295013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44975"/>
    <w:rsid w:val="00454085"/>
    <w:rsid w:val="00486234"/>
    <w:rsid w:val="004A47AD"/>
    <w:rsid w:val="004C4DB2"/>
    <w:rsid w:val="004D2EF1"/>
    <w:rsid w:val="005051EA"/>
    <w:rsid w:val="00535893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10CB"/>
    <w:rsid w:val="006C28B3"/>
    <w:rsid w:val="006E3E71"/>
    <w:rsid w:val="007049EB"/>
    <w:rsid w:val="00710271"/>
    <w:rsid w:val="00717C9F"/>
    <w:rsid w:val="00745D40"/>
    <w:rsid w:val="007504F9"/>
    <w:rsid w:val="007529E1"/>
    <w:rsid w:val="0076042D"/>
    <w:rsid w:val="007A4C5E"/>
    <w:rsid w:val="007C2B5E"/>
    <w:rsid w:val="007C322B"/>
    <w:rsid w:val="007D1852"/>
    <w:rsid w:val="007D2CEA"/>
    <w:rsid w:val="007E12AC"/>
    <w:rsid w:val="007F2C47"/>
    <w:rsid w:val="007F5B1D"/>
    <w:rsid w:val="0084454D"/>
    <w:rsid w:val="00870D4C"/>
    <w:rsid w:val="00883461"/>
    <w:rsid w:val="008D5F6D"/>
    <w:rsid w:val="008E65AD"/>
    <w:rsid w:val="008E68DE"/>
    <w:rsid w:val="0090588D"/>
    <w:rsid w:val="0092778A"/>
    <w:rsid w:val="00967790"/>
    <w:rsid w:val="009B7247"/>
    <w:rsid w:val="009C4083"/>
    <w:rsid w:val="009D590C"/>
    <w:rsid w:val="009E4111"/>
    <w:rsid w:val="009F2CFD"/>
    <w:rsid w:val="00A12349"/>
    <w:rsid w:val="00A209B5"/>
    <w:rsid w:val="00A91908"/>
    <w:rsid w:val="00AA4551"/>
    <w:rsid w:val="00AA46ED"/>
    <w:rsid w:val="00AA4DCC"/>
    <w:rsid w:val="00AA76D8"/>
    <w:rsid w:val="00AD14A4"/>
    <w:rsid w:val="00AD7C32"/>
    <w:rsid w:val="00AF796F"/>
    <w:rsid w:val="00B379E0"/>
    <w:rsid w:val="00B617C4"/>
    <w:rsid w:val="00BA5029"/>
    <w:rsid w:val="00BC2F3C"/>
    <w:rsid w:val="00BE73E3"/>
    <w:rsid w:val="00C02263"/>
    <w:rsid w:val="00C02721"/>
    <w:rsid w:val="00C20ED7"/>
    <w:rsid w:val="00C3083C"/>
    <w:rsid w:val="00C42395"/>
    <w:rsid w:val="00C54BE8"/>
    <w:rsid w:val="00C54CFC"/>
    <w:rsid w:val="00CE3307"/>
    <w:rsid w:val="00D355DB"/>
    <w:rsid w:val="00D57F96"/>
    <w:rsid w:val="00D76DF8"/>
    <w:rsid w:val="00DB5302"/>
    <w:rsid w:val="00DD6B1F"/>
    <w:rsid w:val="00DF0E86"/>
    <w:rsid w:val="00E10E14"/>
    <w:rsid w:val="00E124F4"/>
    <w:rsid w:val="00E1569E"/>
    <w:rsid w:val="00E346BF"/>
    <w:rsid w:val="00E36337"/>
    <w:rsid w:val="00E41539"/>
    <w:rsid w:val="00E50848"/>
    <w:rsid w:val="00EB72AD"/>
    <w:rsid w:val="00EC37A1"/>
    <w:rsid w:val="00EF3DC4"/>
    <w:rsid w:val="00F74CCB"/>
    <w:rsid w:val="00F76072"/>
    <w:rsid w:val="00F906FE"/>
    <w:rsid w:val="00FB001B"/>
    <w:rsid w:val="00FD2BA8"/>
    <w:rsid w:val="00FD2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2016-10-17T11:51:00Z</dcterms:created>
  <dcterms:modified xsi:type="dcterms:W3CDTF">2016-10-18T09:20:00Z</dcterms:modified>
</cp:coreProperties>
</file>